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315FF" w14:textId="77777777" w:rsidR="00E045AA" w:rsidRDefault="00E045AA" w:rsidP="00E045AA">
      <w:pPr>
        <w:pStyle w:val="NoSpacing"/>
      </w:pPr>
      <w:r>
        <w:rPr>
          <w:u w:val="single"/>
        </w:rPr>
        <w:t>William FORNEFELD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6D1FB6DE" w14:textId="77777777" w:rsidR="00E045AA" w:rsidRDefault="00E045AA" w:rsidP="00E045AA">
      <w:pPr>
        <w:pStyle w:val="NoSpacing"/>
      </w:pPr>
      <w:r>
        <w:t xml:space="preserve">of </w:t>
      </w:r>
      <w:proofErr w:type="spellStart"/>
      <w:r>
        <w:t>Thirning</w:t>
      </w:r>
      <w:proofErr w:type="spellEnd"/>
      <w:r>
        <w:t>, Norfolk. Gentleman.</w:t>
      </w:r>
    </w:p>
    <w:p w14:paraId="74B75DAE" w14:textId="77777777" w:rsidR="00E045AA" w:rsidRDefault="00E045AA" w:rsidP="00E045AA">
      <w:pPr>
        <w:pStyle w:val="NoSpacing"/>
      </w:pPr>
    </w:p>
    <w:p w14:paraId="3991BFF1" w14:textId="77777777" w:rsidR="00E045AA" w:rsidRDefault="00E045AA" w:rsidP="00E045AA">
      <w:pPr>
        <w:pStyle w:val="NoSpacing"/>
      </w:pPr>
    </w:p>
    <w:p w14:paraId="277D5166" w14:textId="77777777" w:rsidR="00E045AA" w:rsidRDefault="00E045AA" w:rsidP="00E045AA">
      <w:pPr>
        <w:pStyle w:val="NoSpacing"/>
      </w:pPr>
      <w:r>
        <w:t xml:space="preserve">Son of Walter </w:t>
      </w:r>
      <w:proofErr w:type="spellStart"/>
      <w:r>
        <w:t>Fornfeld</w:t>
      </w:r>
      <w:proofErr w:type="spellEnd"/>
      <w:r>
        <w:t xml:space="preserve"> of Norwich, grocer(q.v.).</w:t>
      </w:r>
    </w:p>
    <w:p w14:paraId="0DA88F86" w14:textId="77777777" w:rsidR="00E045AA" w:rsidRDefault="00E045AA" w:rsidP="00E045AA">
      <w:pPr>
        <w:pStyle w:val="NoSpacing"/>
      </w:pPr>
      <w:r>
        <w:t>(</w:t>
      </w:r>
      <w:proofErr w:type="gramStart"/>
      <w:r>
        <w:t>http://aalt.law.uh.edu/Indices/CP40Indices/CP40no883Pl.htm )</w:t>
      </w:r>
      <w:proofErr w:type="gramEnd"/>
    </w:p>
    <w:p w14:paraId="1696B683" w14:textId="77777777" w:rsidR="00E045AA" w:rsidRDefault="00E045AA" w:rsidP="00E045AA">
      <w:pPr>
        <w:pStyle w:val="NoSpacing"/>
      </w:pPr>
    </w:p>
    <w:p w14:paraId="2EE48739" w14:textId="77777777" w:rsidR="00E045AA" w:rsidRDefault="00E045AA" w:rsidP="00E045AA">
      <w:pPr>
        <w:pStyle w:val="NoSpacing"/>
      </w:pPr>
    </w:p>
    <w:p w14:paraId="10246210" w14:textId="77777777" w:rsidR="00E045AA" w:rsidRDefault="00E045AA" w:rsidP="00E045AA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Bunne</w:t>
      </w:r>
      <w:proofErr w:type="spellEnd"/>
      <w:r>
        <w:t xml:space="preserve"> of </w:t>
      </w:r>
      <w:proofErr w:type="spellStart"/>
      <w:r>
        <w:t>Hemsby</w:t>
      </w:r>
      <w:proofErr w:type="spellEnd"/>
      <w:r>
        <w:t>(q.v.) brought a plaint of debt against him,</w:t>
      </w:r>
    </w:p>
    <w:p w14:paraId="5ED2B6CF" w14:textId="77777777" w:rsidR="00E045AA" w:rsidRDefault="00E045AA" w:rsidP="00E045AA">
      <w:pPr>
        <w:pStyle w:val="NoSpacing"/>
      </w:pPr>
      <w:r>
        <w:tab/>
      </w:r>
      <w:r>
        <w:tab/>
        <w:t xml:space="preserve">Robert </w:t>
      </w:r>
      <w:proofErr w:type="spellStart"/>
      <w:r>
        <w:t>Blofeld</w:t>
      </w:r>
      <w:proofErr w:type="spellEnd"/>
      <w:r>
        <w:t xml:space="preserve"> of </w:t>
      </w:r>
      <w:proofErr w:type="spellStart"/>
      <w:r>
        <w:t>Hemsby</w:t>
      </w:r>
      <w:proofErr w:type="spellEnd"/>
      <w:r>
        <w:t>(q.v.) and Thomas Wagstaff of Sutton(q.v.).</w:t>
      </w:r>
    </w:p>
    <w:p w14:paraId="54BC097A" w14:textId="77777777" w:rsidR="00E045AA" w:rsidRDefault="00E045AA" w:rsidP="00E045AA">
      <w:pPr>
        <w:pStyle w:val="NoSpacing"/>
      </w:pPr>
      <w:r>
        <w:tab/>
      </w:r>
      <w:r>
        <w:tab/>
        <w:t>(ibid.)</w:t>
      </w:r>
    </w:p>
    <w:p w14:paraId="4CC464D6" w14:textId="77777777" w:rsidR="00E045AA" w:rsidRDefault="00E045AA" w:rsidP="00E045AA">
      <w:pPr>
        <w:pStyle w:val="NoSpacing"/>
      </w:pPr>
    </w:p>
    <w:p w14:paraId="255D4594" w14:textId="77777777" w:rsidR="00E045AA" w:rsidRDefault="00E045AA" w:rsidP="00E045AA">
      <w:pPr>
        <w:pStyle w:val="NoSpacing"/>
      </w:pPr>
    </w:p>
    <w:p w14:paraId="0642FE75" w14:textId="77777777" w:rsidR="00E045AA" w:rsidRDefault="00E045AA" w:rsidP="00E045AA">
      <w:pPr>
        <w:pStyle w:val="NoSpacing"/>
      </w:pPr>
      <w:r>
        <w:t>20 January 2019</w:t>
      </w:r>
    </w:p>
    <w:p w14:paraId="411074F8" w14:textId="77777777" w:rsidR="006B2F86" w:rsidRPr="00E71FC3" w:rsidRDefault="00E045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F0E14" w14:textId="77777777" w:rsidR="00E045AA" w:rsidRDefault="00E045AA" w:rsidP="00E71FC3">
      <w:pPr>
        <w:spacing w:after="0" w:line="240" w:lineRule="auto"/>
      </w:pPr>
      <w:r>
        <w:separator/>
      </w:r>
    </w:p>
  </w:endnote>
  <w:endnote w:type="continuationSeparator" w:id="0">
    <w:p w14:paraId="4CDDAB40" w14:textId="77777777" w:rsidR="00E045AA" w:rsidRDefault="00E045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25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42E14" w14:textId="77777777" w:rsidR="00E045AA" w:rsidRDefault="00E045AA" w:rsidP="00E71FC3">
      <w:pPr>
        <w:spacing w:after="0" w:line="240" w:lineRule="auto"/>
      </w:pPr>
      <w:r>
        <w:separator/>
      </w:r>
    </w:p>
  </w:footnote>
  <w:footnote w:type="continuationSeparator" w:id="0">
    <w:p w14:paraId="45D2458F" w14:textId="77777777" w:rsidR="00E045AA" w:rsidRDefault="00E045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5AA"/>
    <w:rsid w:val="001A7C09"/>
    <w:rsid w:val="00577BD5"/>
    <w:rsid w:val="00656CBA"/>
    <w:rsid w:val="006A1F77"/>
    <w:rsid w:val="00733BE7"/>
    <w:rsid w:val="00AB52E8"/>
    <w:rsid w:val="00B16D3F"/>
    <w:rsid w:val="00BB41AC"/>
    <w:rsid w:val="00E045A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39CD2"/>
  <w15:chartTrackingRefBased/>
  <w15:docId w15:val="{3634451B-CF49-4D56-9DE1-1BEBC252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2019-02-27T20:29:00Z</dcterms:created>
  <dcterms:modified xsi:type="dcterms:W3CDTF">2019-02-27T20:30:00Z</dcterms:modified>
</cp:coreProperties>
</file>